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信 用 承 诺 书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本公司</w:t>
      </w:r>
      <w:r>
        <w:rPr>
          <w:rFonts w:hint="eastAsia" w:ascii="仿宋_GB2312" w:eastAsia="仿宋_GB2312"/>
          <w:color w:val="000000"/>
          <w:sz w:val="32"/>
          <w:szCs w:val="32"/>
        </w:rPr>
        <w:t>自愿申报</w:t>
      </w:r>
      <w:r>
        <w:rPr>
          <w:rFonts w:hint="eastAsia" w:ascii="仿宋_GB2312" w:eastAsia="仿宋_GB2312"/>
          <w:color w:val="000000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度“</w:t>
      </w:r>
      <w:r>
        <w:rPr>
          <w:rFonts w:hint="eastAsia" w:ascii="仿宋_GB2312" w:eastAsia="仿宋_GB2312"/>
          <w:sz w:val="32"/>
          <w:szCs w:val="32"/>
          <w:u w:val="single"/>
        </w:rPr>
        <w:t>市级工业设计中心认定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（发布名单）</w:t>
      </w:r>
      <w:r>
        <w:rPr>
          <w:rFonts w:hint="eastAsia" w:ascii="仿宋_GB2312" w:eastAsia="仿宋_GB2312"/>
          <w:sz w:val="32"/>
          <w:szCs w:val="32"/>
          <w:lang w:eastAsia="zh-CN"/>
        </w:rPr>
        <w:t>”事项</w:t>
      </w:r>
      <w:r>
        <w:rPr>
          <w:rFonts w:hint="eastAsia" w:ascii="仿宋_GB2312" w:eastAsia="仿宋_GB2312"/>
          <w:sz w:val="32"/>
          <w:szCs w:val="32"/>
        </w:rPr>
        <w:t xml:space="preserve">，符合申报通知要求，并承诺企业信用良好、无不良信用记录，所提供的申报材料及附属附件真实、合法、有效。如违反承诺，将自愿接受约束和惩戒，并愿意承担因此所产生的一切法律责任。 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本《信用承诺书》同意向社会公开。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法定代表人签字：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     承诺企业：（盖章）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统一社会信用代码：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right="26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 xml:space="preserve">  年     月     日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华文仿宋" w:hAnsi="华文仿宋" w:eastAsia="华文仿宋"/>
          <w:sz w:val="30"/>
          <w:szCs w:val="3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599" w:right="1457" w:bottom="1440" w:left="1582" w:header="851" w:footer="992" w:gutter="0"/>
      <w:pgNumType w:fmt="numberInDash"/>
      <w:cols w:space="720" w:num="1"/>
      <w:titlePg/>
      <w:docGrid w:type="lines" w:linePitch="603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  <w:rFonts w:hint="eastAsia"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fldChar w:fldCharType="begin"/>
    </w:r>
    <w:r>
      <w:rPr>
        <w:rStyle w:val="8"/>
        <w:rFonts w:hint="eastAsia" w:ascii="宋体" w:hAnsi="宋体"/>
        <w:sz w:val="28"/>
        <w:szCs w:val="28"/>
      </w:rPr>
      <w:instrText xml:space="preserve">PAGE 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- 5 -</w:t>
    </w:r>
    <w:r>
      <w:rPr>
        <w:rFonts w:hint="eastAsia" w:ascii="宋体" w:hAnsi="宋体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revisionView w:markup="0"/>
  <w:documentProtection w:enforcement="0"/>
  <w:defaultTabStop w:val="420"/>
  <w:hyphenationZone w:val="360"/>
  <w:drawingGridHorizontalSpacing w:val="201"/>
  <w:drawingGridVerticalSpacing w:val="603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Time" w:val="2018-04-02 15:51:04"/>
    <w:docVar w:name="SessionId" w:val="LtpaToken=AAECAzVBQzFERTNGNUFDMkM4OUZDTj1VMDAzODczL089RlVaSE9Vzq2ak+hl874faNd/dUzN0omS/aw="/>
  </w:docVars>
  <w:rsids>
    <w:rsidRoot w:val="00AA0EDE"/>
    <w:rsid w:val="000150A5"/>
    <w:rsid w:val="000157E4"/>
    <w:rsid w:val="000169B5"/>
    <w:rsid w:val="00041181"/>
    <w:rsid w:val="00047862"/>
    <w:rsid w:val="00053FB6"/>
    <w:rsid w:val="00060795"/>
    <w:rsid w:val="00067617"/>
    <w:rsid w:val="000733B9"/>
    <w:rsid w:val="00074FAE"/>
    <w:rsid w:val="000972B6"/>
    <w:rsid w:val="00097BA3"/>
    <w:rsid w:val="000A2056"/>
    <w:rsid w:val="000A2298"/>
    <w:rsid w:val="000A24D3"/>
    <w:rsid w:val="000A4A34"/>
    <w:rsid w:val="000B2245"/>
    <w:rsid w:val="000B50C6"/>
    <w:rsid w:val="000B7398"/>
    <w:rsid w:val="000C4FFF"/>
    <w:rsid w:val="000D002E"/>
    <w:rsid w:val="000D1528"/>
    <w:rsid w:val="000D27FE"/>
    <w:rsid w:val="000D6D11"/>
    <w:rsid w:val="000E2AB7"/>
    <w:rsid w:val="000F2B38"/>
    <w:rsid w:val="000F2DC6"/>
    <w:rsid w:val="000F3AB7"/>
    <w:rsid w:val="00100E77"/>
    <w:rsid w:val="00110A75"/>
    <w:rsid w:val="00115E30"/>
    <w:rsid w:val="00124431"/>
    <w:rsid w:val="00133555"/>
    <w:rsid w:val="001340F8"/>
    <w:rsid w:val="001375CE"/>
    <w:rsid w:val="0014092E"/>
    <w:rsid w:val="001452D6"/>
    <w:rsid w:val="00146146"/>
    <w:rsid w:val="00153F81"/>
    <w:rsid w:val="001551CD"/>
    <w:rsid w:val="00155FE7"/>
    <w:rsid w:val="001603CF"/>
    <w:rsid w:val="00163739"/>
    <w:rsid w:val="00163789"/>
    <w:rsid w:val="0016383B"/>
    <w:rsid w:val="001647C5"/>
    <w:rsid w:val="00164AF2"/>
    <w:rsid w:val="001679F1"/>
    <w:rsid w:val="00170336"/>
    <w:rsid w:val="00175C77"/>
    <w:rsid w:val="00193193"/>
    <w:rsid w:val="001969C1"/>
    <w:rsid w:val="001A0D0D"/>
    <w:rsid w:val="001A3A5B"/>
    <w:rsid w:val="001B1A77"/>
    <w:rsid w:val="001B1C59"/>
    <w:rsid w:val="001B353A"/>
    <w:rsid w:val="001B45FB"/>
    <w:rsid w:val="001B597B"/>
    <w:rsid w:val="001C1892"/>
    <w:rsid w:val="001C34F0"/>
    <w:rsid w:val="001E65F9"/>
    <w:rsid w:val="001E7AE7"/>
    <w:rsid w:val="001F1D5A"/>
    <w:rsid w:val="00210444"/>
    <w:rsid w:val="00212ED2"/>
    <w:rsid w:val="00234DEB"/>
    <w:rsid w:val="0023781B"/>
    <w:rsid w:val="002423FB"/>
    <w:rsid w:val="00244629"/>
    <w:rsid w:val="00250E8B"/>
    <w:rsid w:val="00253EC4"/>
    <w:rsid w:val="00254F5E"/>
    <w:rsid w:val="00255F56"/>
    <w:rsid w:val="0026328C"/>
    <w:rsid w:val="00264822"/>
    <w:rsid w:val="00274EF1"/>
    <w:rsid w:val="00277771"/>
    <w:rsid w:val="002806E5"/>
    <w:rsid w:val="00281218"/>
    <w:rsid w:val="002846F8"/>
    <w:rsid w:val="00284A8A"/>
    <w:rsid w:val="00291980"/>
    <w:rsid w:val="00294D25"/>
    <w:rsid w:val="002952A0"/>
    <w:rsid w:val="002966DB"/>
    <w:rsid w:val="002A2510"/>
    <w:rsid w:val="002B22BB"/>
    <w:rsid w:val="002B25F0"/>
    <w:rsid w:val="002B41E3"/>
    <w:rsid w:val="002B4210"/>
    <w:rsid w:val="002B5829"/>
    <w:rsid w:val="002B6E03"/>
    <w:rsid w:val="002C0F2A"/>
    <w:rsid w:val="002C1BF2"/>
    <w:rsid w:val="002C45A7"/>
    <w:rsid w:val="002D07D1"/>
    <w:rsid w:val="002D22E5"/>
    <w:rsid w:val="002D4F10"/>
    <w:rsid w:val="002D7F25"/>
    <w:rsid w:val="002E40D2"/>
    <w:rsid w:val="002E4309"/>
    <w:rsid w:val="002F7EA7"/>
    <w:rsid w:val="00306D6B"/>
    <w:rsid w:val="00311F42"/>
    <w:rsid w:val="0031297C"/>
    <w:rsid w:val="00313245"/>
    <w:rsid w:val="003136D5"/>
    <w:rsid w:val="0031437F"/>
    <w:rsid w:val="0031661D"/>
    <w:rsid w:val="00333F4A"/>
    <w:rsid w:val="00336C5E"/>
    <w:rsid w:val="00355206"/>
    <w:rsid w:val="00356265"/>
    <w:rsid w:val="00361633"/>
    <w:rsid w:val="003648B4"/>
    <w:rsid w:val="00365CC0"/>
    <w:rsid w:val="003679AA"/>
    <w:rsid w:val="003714BE"/>
    <w:rsid w:val="003718D6"/>
    <w:rsid w:val="0037467E"/>
    <w:rsid w:val="0037511E"/>
    <w:rsid w:val="00385687"/>
    <w:rsid w:val="003951D7"/>
    <w:rsid w:val="00396832"/>
    <w:rsid w:val="003B634D"/>
    <w:rsid w:val="003B7E3C"/>
    <w:rsid w:val="003C4F38"/>
    <w:rsid w:val="003C6A45"/>
    <w:rsid w:val="003E388B"/>
    <w:rsid w:val="003E3F8A"/>
    <w:rsid w:val="003F23EF"/>
    <w:rsid w:val="004009FC"/>
    <w:rsid w:val="00400FC4"/>
    <w:rsid w:val="00407493"/>
    <w:rsid w:val="00410D7C"/>
    <w:rsid w:val="00420582"/>
    <w:rsid w:val="004238C1"/>
    <w:rsid w:val="00435126"/>
    <w:rsid w:val="00435C00"/>
    <w:rsid w:val="00441A18"/>
    <w:rsid w:val="004423A6"/>
    <w:rsid w:val="00446B42"/>
    <w:rsid w:val="0044704B"/>
    <w:rsid w:val="004471E9"/>
    <w:rsid w:val="00447762"/>
    <w:rsid w:val="004478B5"/>
    <w:rsid w:val="0045096C"/>
    <w:rsid w:val="0045225D"/>
    <w:rsid w:val="00453298"/>
    <w:rsid w:val="004536DA"/>
    <w:rsid w:val="004552C2"/>
    <w:rsid w:val="004558DF"/>
    <w:rsid w:val="0045709A"/>
    <w:rsid w:val="00460CE1"/>
    <w:rsid w:val="00467727"/>
    <w:rsid w:val="004856DE"/>
    <w:rsid w:val="00490346"/>
    <w:rsid w:val="004A2983"/>
    <w:rsid w:val="004A47BA"/>
    <w:rsid w:val="004D0901"/>
    <w:rsid w:val="004E0F1C"/>
    <w:rsid w:val="004E1EE5"/>
    <w:rsid w:val="004E22E5"/>
    <w:rsid w:val="004E4E6C"/>
    <w:rsid w:val="00511367"/>
    <w:rsid w:val="00512431"/>
    <w:rsid w:val="00520288"/>
    <w:rsid w:val="005238D4"/>
    <w:rsid w:val="005239F2"/>
    <w:rsid w:val="00532A73"/>
    <w:rsid w:val="005344E3"/>
    <w:rsid w:val="005416B4"/>
    <w:rsid w:val="0054175B"/>
    <w:rsid w:val="00542BF2"/>
    <w:rsid w:val="00575A9A"/>
    <w:rsid w:val="00586084"/>
    <w:rsid w:val="00586BAB"/>
    <w:rsid w:val="005A1478"/>
    <w:rsid w:val="005B6629"/>
    <w:rsid w:val="005D0611"/>
    <w:rsid w:val="005D0BB2"/>
    <w:rsid w:val="005D111B"/>
    <w:rsid w:val="005D3E0E"/>
    <w:rsid w:val="005D4314"/>
    <w:rsid w:val="005D58DC"/>
    <w:rsid w:val="005E4C8B"/>
    <w:rsid w:val="005F6751"/>
    <w:rsid w:val="005F76ED"/>
    <w:rsid w:val="00604D23"/>
    <w:rsid w:val="00610823"/>
    <w:rsid w:val="00610B1A"/>
    <w:rsid w:val="00611567"/>
    <w:rsid w:val="00614402"/>
    <w:rsid w:val="00614CE8"/>
    <w:rsid w:val="00615539"/>
    <w:rsid w:val="00615D20"/>
    <w:rsid w:val="006165E8"/>
    <w:rsid w:val="00623EEF"/>
    <w:rsid w:val="006273DB"/>
    <w:rsid w:val="00631175"/>
    <w:rsid w:val="00632857"/>
    <w:rsid w:val="00643588"/>
    <w:rsid w:val="00643700"/>
    <w:rsid w:val="00645849"/>
    <w:rsid w:val="00647DD0"/>
    <w:rsid w:val="00650C5E"/>
    <w:rsid w:val="00651A29"/>
    <w:rsid w:val="006552B0"/>
    <w:rsid w:val="006575EF"/>
    <w:rsid w:val="00660637"/>
    <w:rsid w:val="0066566C"/>
    <w:rsid w:val="00665E17"/>
    <w:rsid w:val="00673F4E"/>
    <w:rsid w:val="0067498C"/>
    <w:rsid w:val="006805C2"/>
    <w:rsid w:val="006811B5"/>
    <w:rsid w:val="006827FD"/>
    <w:rsid w:val="00694470"/>
    <w:rsid w:val="006A1467"/>
    <w:rsid w:val="006A169B"/>
    <w:rsid w:val="006A1CC2"/>
    <w:rsid w:val="006B2A92"/>
    <w:rsid w:val="006B459B"/>
    <w:rsid w:val="006B53C3"/>
    <w:rsid w:val="006B6B75"/>
    <w:rsid w:val="006C242B"/>
    <w:rsid w:val="006C512A"/>
    <w:rsid w:val="006D0A3F"/>
    <w:rsid w:val="006D162A"/>
    <w:rsid w:val="006D1DFD"/>
    <w:rsid w:val="006E0460"/>
    <w:rsid w:val="006E2146"/>
    <w:rsid w:val="006E4BFD"/>
    <w:rsid w:val="006E57AD"/>
    <w:rsid w:val="006F1A1B"/>
    <w:rsid w:val="006F2BF3"/>
    <w:rsid w:val="006F3E08"/>
    <w:rsid w:val="006F5AFE"/>
    <w:rsid w:val="006F6104"/>
    <w:rsid w:val="00702EB1"/>
    <w:rsid w:val="00706FAA"/>
    <w:rsid w:val="007158A1"/>
    <w:rsid w:val="007214A4"/>
    <w:rsid w:val="00721A9F"/>
    <w:rsid w:val="00722A91"/>
    <w:rsid w:val="00725B9D"/>
    <w:rsid w:val="0073007B"/>
    <w:rsid w:val="007405AA"/>
    <w:rsid w:val="007476C4"/>
    <w:rsid w:val="00747C6B"/>
    <w:rsid w:val="007548B9"/>
    <w:rsid w:val="00760B6A"/>
    <w:rsid w:val="00762794"/>
    <w:rsid w:val="007628D6"/>
    <w:rsid w:val="007659B3"/>
    <w:rsid w:val="00766B47"/>
    <w:rsid w:val="00775F17"/>
    <w:rsid w:val="007877D9"/>
    <w:rsid w:val="00793CD4"/>
    <w:rsid w:val="00797E05"/>
    <w:rsid w:val="007A5840"/>
    <w:rsid w:val="007B45DF"/>
    <w:rsid w:val="007C0DCA"/>
    <w:rsid w:val="007D13CC"/>
    <w:rsid w:val="007D28A9"/>
    <w:rsid w:val="007D296F"/>
    <w:rsid w:val="007D37BB"/>
    <w:rsid w:val="007D599D"/>
    <w:rsid w:val="007E0051"/>
    <w:rsid w:val="007E0AB0"/>
    <w:rsid w:val="007E2FA7"/>
    <w:rsid w:val="007F2446"/>
    <w:rsid w:val="007F453C"/>
    <w:rsid w:val="00800836"/>
    <w:rsid w:val="00800D6F"/>
    <w:rsid w:val="0080376A"/>
    <w:rsid w:val="00805AB7"/>
    <w:rsid w:val="00811FEB"/>
    <w:rsid w:val="008207BF"/>
    <w:rsid w:val="00833F51"/>
    <w:rsid w:val="008351D5"/>
    <w:rsid w:val="00835918"/>
    <w:rsid w:val="00840EB2"/>
    <w:rsid w:val="00844F0F"/>
    <w:rsid w:val="00850C8D"/>
    <w:rsid w:val="008540C7"/>
    <w:rsid w:val="00860E5E"/>
    <w:rsid w:val="00861AFC"/>
    <w:rsid w:val="008661DB"/>
    <w:rsid w:val="0087015A"/>
    <w:rsid w:val="00871A3D"/>
    <w:rsid w:val="0087457F"/>
    <w:rsid w:val="008746A9"/>
    <w:rsid w:val="00880984"/>
    <w:rsid w:val="00881E02"/>
    <w:rsid w:val="0089342F"/>
    <w:rsid w:val="008A18B5"/>
    <w:rsid w:val="008A2C7D"/>
    <w:rsid w:val="008A3615"/>
    <w:rsid w:val="008A7549"/>
    <w:rsid w:val="008B2209"/>
    <w:rsid w:val="008C555E"/>
    <w:rsid w:val="008C5F49"/>
    <w:rsid w:val="008D05A5"/>
    <w:rsid w:val="008D3D9A"/>
    <w:rsid w:val="008D66B1"/>
    <w:rsid w:val="008D6DC0"/>
    <w:rsid w:val="008E01F3"/>
    <w:rsid w:val="008E32C2"/>
    <w:rsid w:val="008E64C8"/>
    <w:rsid w:val="008E7548"/>
    <w:rsid w:val="008F209A"/>
    <w:rsid w:val="008F5E8B"/>
    <w:rsid w:val="008F6743"/>
    <w:rsid w:val="009015B4"/>
    <w:rsid w:val="00903EE6"/>
    <w:rsid w:val="0091373E"/>
    <w:rsid w:val="009207F9"/>
    <w:rsid w:val="00921227"/>
    <w:rsid w:val="00924C75"/>
    <w:rsid w:val="00930233"/>
    <w:rsid w:val="009365F3"/>
    <w:rsid w:val="00945A69"/>
    <w:rsid w:val="009515F4"/>
    <w:rsid w:val="0095637E"/>
    <w:rsid w:val="00966C84"/>
    <w:rsid w:val="00984B62"/>
    <w:rsid w:val="009A0686"/>
    <w:rsid w:val="009A631D"/>
    <w:rsid w:val="009B4E22"/>
    <w:rsid w:val="009B5FC0"/>
    <w:rsid w:val="009B65E9"/>
    <w:rsid w:val="009B79C8"/>
    <w:rsid w:val="009C0E78"/>
    <w:rsid w:val="009C32FA"/>
    <w:rsid w:val="009C46C7"/>
    <w:rsid w:val="009D7647"/>
    <w:rsid w:val="009E1AAF"/>
    <w:rsid w:val="009E3190"/>
    <w:rsid w:val="009E3FCA"/>
    <w:rsid w:val="009F2400"/>
    <w:rsid w:val="00A00D95"/>
    <w:rsid w:val="00A0620B"/>
    <w:rsid w:val="00A255E6"/>
    <w:rsid w:val="00A31A25"/>
    <w:rsid w:val="00A440D0"/>
    <w:rsid w:val="00A44850"/>
    <w:rsid w:val="00A50367"/>
    <w:rsid w:val="00A562CF"/>
    <w:rsid w:val="00A6087F"/>
    <w:rsid w:val="00A64AAE"/>
    <w:rsid w:val="00A67F18"/>
    <w:rsid w:val="00A75E61"/>
    <w:rsid w:val="00A80913"/>
    <w:rsid w:val="00A87BB6"/>
    <w:rsid w:val="00A901F2"/>
    <w:rsid w:val="00A92A46"/>
    <w:rsid w:val="00A95CA8"/>
    <w:rsid w:val="00A97A3C"/>
    <w:rsid w:val="00A97C48"/>
    <w:rsid w:val="00AA0EDE"/>
    <w:rsid w:val="00AA31C1"/>
    <w:rsid w:val="00AA569E"/>
    <w:rsid w:val="00AA7516"/>
    <w:rsid w:val="00AB23C9"/>
    <w:rsid w:val="00AB46DC"/>
    <w:rsid w:val="00AD4231"/>
    <w:rsid w:val="00AD65C4"/>
    <w:rsid w:val="00AD7C3D"/>
    <w:rsid w:val="00AE5233"/>
    <w:rsid w:val="00AE5580"/>
    <w:rsid w:val="00AF2497"/>
    <w:rsid w:val="00AF533C"/>
    <w:rsid w:val="00AF6F80"/>
    <w:rsid w:val="00B01DDC"/>
    <w:rsid w:val="00B06FA6"/>
    <w:rsid w:val="00B07B1D"/>
    <w:rsid w:val="00B10CFA"/>
    <w:rsid w:val="00B32306"/>
    <w:rsid w:val="00B326CF"/>
    <w:rsid w:val="00B400BD"/>
    <w:rsid w:val="00B44B84"/>
    <w:rsid w:val="00B52B02"/>
    <w:rsid w:val="00B54A1D"/>
    <w:rsid w:val="00B54FF2"/>
    <w:rsid w:val="00B57E7F"/>
    <w:rsid w:val="00B66EAF"/>
    <w:rsid w:val="00B73519"/>
    <w:rsid w:val="00B84CA7"/>
    <w:rsid w:val="00B90707"/>
    <w:rsid w:val="00B94B96"/>
    <w:rsid w:val="00B95566"/>
    <w:rsid w:val="00BA03ED"/>
    <w:rsid w:val="00BA77F3"/>
    <w:rsid w:val="00BB44F0"/>
    <w:rsid w:val="00BB656F"/>
    <w:rsid w:val="00BC2D5F"/>
    <w:rsid w:val="00BC369B"/>
    <w:rsid w:val="00BC5128"/>
    <w:rsid w:val="00BD2281"/>
    <w:rsid w:val="00BF3145"/>
    <w:rsid w:val="00C069E0"/>
    <w:rsid w:val="00C07DA7"/>
    <w:rsid w:val="00C144EE"/>
    <w:rsid w:val="00C172A5"/>
    <w:rsid w:val="00C17C94"/>
    <w:rsid w:val="00C2386A"/>
    <w:rsid w:val="00C24CC1"/>
    <w:rsid w:val="00C33545"/>
    <w:rsid w:val="00C33655"/>
    <w:rsid w:val="00C33A9B"/>
    <w:rsid w:val="00C47EC9"/>
    <w:rsid w:val="00C51A90"/>
    <w:rsid w:val="00C556C5"/>
    <w:rsid w:val="00C60B60"/>
    <w:rsid w:val="00C60B71"/>
    <w:rsid w:val="00C654DD"/>
    <w:rsid w:val="00C679C7"/>
    <w:rsid w:val="00C74DCE"/>
    <w:rsid w:val="00C7672C"/>
    <w:rsid w:val="00C76DD8"/>
    <w:rsid w:val="00C82EF1"/>
    <w:rsid w:val="00C84CC7"/>
    <w:rsid w:val="00C85F0C"/>
    <w:rsid w:val="00C92799"/>
    <w:rsid w:val="00C95453"/>
    <w:rsid w:val="00C97190"/>
    <w:rsid w:val="00CA20D2"/>
    <w:rsid w:val="00CA252F"/>
    <w:rsid w:val="00CA3BDE"/>
    <w:rsid w:val="00CA41AE"/>
    <w:rsid w:val="00CC6100"/>
    <w:rsid w:val="00CC6414"/>
    <w:rsid w:val="00CD2B1A"/>
    <w:rsid w:val="00CD31C8"/>
    <w:rsid w:val="00CD7857"/>
    <w:rsid w:val="00CE356E"/>
    <w:rsid w:val="00CF1649"/>
    <w:rsid w:val="00CF2714"/>
    <w:rsid w:val="00CF341E"/>
    <w:rsid w:val="00CF4D8E"/>
    <w:rsid w:val="00D03B4A"/>
    <w:rsid w:val="00D05A22"/>
    <w:rsid w:val="00D14C50"/>
    <w:rsid w:val="00D24019"/>
    <w:rsid w:val="00D2688B"/>
    <w:rsid w:val="00D30306"/>
    <w:rsid w:val="00D352B8"/>
    <w:rsid w:val="00D43EF0"/>
    <w:rsid w:val="00D50E15"/>
    <w:rsid w:val="00D55381"/>
    <w:rsid w:val="00D62656"/>
    <w:rsid w:val="00D64C5B"/>
    <w:rsid w:val="00D67E62"/>
    <w:rsid w:val="00D73801"/>
    <w:rsid w:val="00D74B65"/>
    <w:rsid w:val="00D80478"/>
    <w:rsid w:val="00D87FD8"/>
    <w:rsid w:val="00D910A5"/>
    <w:rsid w:val="00DA5677"/>
    <w:rsid w:val="00DA628B"/>
    <w:rsid w:val="00DB304D"/>
    <w:rsid w:val="00DB49A9"/>
    <w:rsid w:val="00DB55D2"/>
    <w:rsid w:val="00DB655E"/>
    <w:rsid w:val="00DB73EE"/>
    <w:rsid w:val="00DC39C4"/>
    <w:rsid w:val="00DC5DFE"/>
    <w:rsid w:val="00DD2A41"/>
    <w:rsid w:val="00DD55E6"/>
    <w:rsid w:val="00DD6AC9"/>
    <w:rsid w:val="00DE0395"/>
    <w:rsid w:val="00DE29E7"/>
    <w:rsid w:val="00DE30E1"/>
    <w:rsid w:val="00DE55A0"/>
    <w:rsid w:val="00DF09B4"/>
    <w:rsid w:val="00DF1430"/>
    <w:rsid w:val="00DF2C87"/>
    <w:rsid w:val="00DF3D75"/>
    <w:rsid w:val="00DF43E0"/>
    <w:rsid w:val="00DF5B7B"/>
    <w:rsid w:val="00E01137"/>
    <w:rsid w:val="00E024C2"/>
    <w:rsid w:val="00E03192"/>
    <w:rsid w:val="00E04DDF"/>
    <w:rsid w:val="00E06B9E"/>
    <w:rsid w:val="00E06EFC"/>
    <w:rsid w:val="00E10507"/>
    <w:rsid w:val="00E107D7"/>
    <w:rsid w:val="00E2039C"/>
    <w:rsid w:val="00E22BB3"/>
    <w:rsid w:val="00E25A2C"/>
    <w:rsid w:val="00E35A6E"/>
    <w:rsid w:val="00E3700C"/>
    <w:rsid w:val="00E44598"/>
    <w:rsid w:val="00E46EB6"/>
    <w:rsid w:val="00E54655"/>
    <w:rsid w:val="00E64D87"/>
    <w:rsid w:val="00E67216"/>
    <w:rsid w:val="00E71205"/>
    <w:rsid w:val="00E72ACD"/>
    <w:rsid w:val="00E75A1F"/>
    <w:rsid w:val="00E762B5"/>
    <w:rsid w:val="00E81979"/>
    <w:rsid w:val="00E927AD"/>
    <w:rsid w:val="00E938CD"/>
    <w:rsid w:val="00E95A2E"/>
    <w:rsid w:val="00EA070C"/>
    <w:rsid w:val="00EA2562"/>
    <w:rsid w:val="00EA4EE1"/>
    <w:rsid w:val="00EA6A2E"/>
    <w:rsid w:val="00EB344B"/>
    <w:rsid w:val="00EB57B4"/>
    <w:rsid w:val="00EC3B2E"/>
    <w:rsid w:val="00EC74D2"/>
    <w:rsid w:val="00ED1039"/>
    <w:rsid w:val="00ED39EC"/>
    <w:rsid w:val="00EE2335"/>
    <w:rsid w:val="00EE318D"/>
    <w:rsid w:val="00EE5AA2"/>
    <w:rsid w:val="00EF72B1"/>
    <w:rsid w:val="00EF7C0D"/>
    <w:rsid w:val="00F01F72"/>
    <w:rsid w:val="00F02F74"/>
    <w:rsid w:val="00F043A7"/>
    <w:rsid w:val="00F04E5B"/>
    <w:rsid w:val="00F16FCF"/>
    <w:rsid w:val="00F170C2"/>
    <w:rsid w:val="00F2300B"/>
    <w:rsid w:val="00F52C9F"/>
    <w:rsid w:val="00F5300D"/>
    <w:rsid w:val="00F535E3"/>
    <w:rsid w:val="00F62316"/>
    <w:rsid w:val="00F70391"/>
    <w:rsid w:val="00F8180E"/>
    <w:rsid w:val="00F84D01"/>
    <w:rsid w:val="00F870E2"/>
    <w:rsid w:val="00F874F1"/>
    <w:rsid w:val="00F87F72"/>
    <w:rsid w:val="00F96139"/>
    <w:rsid w:val="00FA0636"/>
    <w:rsid w:val="00FA0E34"/>
    <w:rsid w:val="00FA51F5"/>
    <w:rsid w:val="00FB4894"/>
    <w:rsid w:val="00FC370B"/>
    <w:rsid w:val="00FC67E8"/>
    <w:rsid w:val="00FD2504"/>
    <w:rsid w:val="00FD5D84"/>
    <w:rsid w:val="00FE3A9A"/>
    <w:rsid w:val="00FF0736"/>
    <w:rsid w:val="00FF60B3"/>
    <w:rsid w:val="01317C40"/>
    <w:rsid w:val="019E1ECB"/>
    <w:rsid w:val="05B91C7F"/>
    <w:rsid w:val="05EB1E46"/>
    <w:rsid w:val="097D2B72"/>
    <w:rsid w:val="09927587"/>
    <w:rsid w:val="0AA374BA"/>
    <w:rsid w:val="0B785C1B"/>
    <w:rsid w:val="0C29098F"/>
    <w:rsid w:val="0D474231"/>
    <w:rsid w:val="0F607E82"/>
    <w:rsid w:val="0F9014DC"/>
    <w:rsid w:val="12437875"/>
    <w:rsid w:val="149222C3"/>
    <w:rsid w:val="14AF6A2E"/>
    <w:rsid w:val="14B91E3D"/>
    <w:rsid w:val="173519C9"/>
    <w:rsid w:val="18673A87"/>
    <w:rsid w:val="191677B0"/>
    <w:rsid w:val="19F0382D"/>
    <w:rsid w:val="1B3212C0"/>
    <w:rsid w:val="1FD969FE"/>
    <w:rsid w:val="20A60EA2"/>
    <w:rsid w:val="212A1302"/>
    <w:rsid w:val="2575576B"/>
    <w:rsid w:val="257A5A04"/>
    <w:rsid w:val="25DD5FAF"/>
    <w:rsid w:val="25E5707D"/>
    <w:rsid w:val="28137633"/>
    <w:rsid w:val="29C761EF"/>
    <w:rsid w:val="2CEC42C2"/>
    <w:rsid w:val="2EEC6314"/>
    <w:rsid w:val="31D1756C"/>
    <w:rsid w:val="32C4041A"/>
    <w:rsid w:val="34536D37"/>
    <w:rsid w:val="34EA35A4"/>
    <w:rsid w:val="360521BA"/>
    <w:rsid w:val="363B0831"/>
    <w:rsid w:val="37D45C94"/>
    <w:rsid w:val="39B3141E"/>
    <w:rsid w:val="3E8A21F6"/>
    <w:rsid w:val="405B0C9D"/>
    <w:rsid w:val="43C00337"/>
    <w:rsid w:val="469C434A"/>
    <w:rsid w:val="48AC044D"/>
    <w:rsid w:val="4B4637FE"/>
    <w:rsid w:val="4B4D41D7"/>
    <w:rsid w:val="4D290506"/>
    <w:rsid w:val="4D4E508D"/>
    <w:rsid w:val="4F182FF0"/>
    <w:rsid w:val="4FF477E4"/>
    <w:rsid w:val="500815DF"/>
    <w:rsid w:val="517E465A"/>
    <w:rsid w:val="52EB3C5D"/>
    <w:rsid w:val="5386772F"/>
    <w:rsid w:val="56A425C6"/>
    <w:rsid w:val="56CF42C1"/>
    <w:rsid w:val="59831244"/>
    <w:rsid w:val="5AC0774F"/>
    <w:rsid w:val="5CEA46D4"/>
    <w:rsid w:val="5F2B296A"/>
    <w:rsid w:val="5F3C224F"/>
    <w:rsid w:val="61C64EFA"/>
    <w:rsid w:val="62943F08"/>
    <w:rsid w:val="630B6B73"/>
    <w:rsid w:val="65013991"/>
    <w:rsid w:val="685D1E29"/>
    <w:rsid w:val="68D91244"/>
    <w:rsid w:val="6BF740AB"/>
    <w:rsid w:val="6C5F7CF9"/>
    <w:rsid w:val="6CF9297B"/>
    <w:rsid w:val="6DCA6C20"/>
    <w:rsid w:val="714C6410"/>
    <w:rsid w:val="726E0AB8"/>
    <w:rsid w:val="781B3E72"/>
    <w:rsid w:val="784B1247"/>
    <w:rsid w:val="7A0B34D5"/>
    <w:rsid w:val="7ACC72F4"/>
    <w:rsid w:val="7D182E05"/>
    <w:rsid w:val="7E931C09"/>
    <w:rsid w:val="7F130A4E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iPriority w:val="0"/>
  </w:style>
  <w:style w:type="character" w:styleId="9">
    <w:name w:val="FollowedHyperlink"/>
    <w:uiPriority w:val="0"/>
    <w:rPr>
      <w:color w:val="800080"/>
      <w:u w:val="single"/>
    </w:rPr>
  </w:style>
  <w:style w:type="character" w:styleId="10">
    <w:name w:val="Hyperlink"/>
    <w:uiPriority w:val="0"/>
    <w:rPr>
      <w:color w:val="0000FF"/>
      <w:u w:val="single"/>
    </w:rPr>
  </w:style>
  <w:style w:type="paragraph" w:customStyle="1" w:styleId="12">
    <w:name w:val="发文机关"/>
    <w:basedOn w:val="1"/>
    <w:next w:val="13"/>
    <w:uiPriority w:val="0"/>
    <w:rPr>
      <w:rFonts w:eastAsia="仿宋_GB2312"/>
      <w:color w:val="FF0000"/>
      <w:sz w:val="56"/>
      <w:szCs w:val="56"/>
    </w:rPr>
  </w:style>
  <w:style w:type="paragraph" w:customStyle="1" w:styleId="13">
    <w:name w:val="公文正文"/>
    <w:basedOn w:val="1"/>
    <w:uiPriority w:val="0"/>
    <w:rPr>
      <w:rFonts w:eastAsia="仿宋_GB2312"/>
      <w:sz w:val="32"/>
      <w:szCs w:val="30"/>
    </w:rPr>
  </w:style>
  <w:style w:type="paragraph" w:customStyle="1" w:styleId="14">
    <w:name w:val="词目"/>
    <w:basedOn w:val="1"/>
    <w:next w:val="13"/>
    <w:qFormat/>
    <w:uiPriority w:val="0"/>
    <w:rPr>
      <w:b/>
      <w:sz w:val="32"/>
    </w:rPr>
  </w:style>
  <w:style w:type="paragraph" w:customStyle="1" w:styleId="15">
    <w:name w:val="密级、缓急"/>
    <w:next w:val="13"/>
    <w:uiPriority w:val="0"/>
    <w:rPr>
      <w:rFonts w:ascii="Times New Roman" w:hAnsi="Times New Roman" w:eastAsia="黑体" w:cs="Times New Roman"/>
      <w:kern w:val="2"/>
      <w:sz w:val="30"/>
      <w:szCs w:val="24"/>
      <w:lang w:val="en-US" w:eastAsia="zh-CN" w:bidi="ar-SA"/>
    </w:rPr>
  </w:style>
  <w:style w:type="paragraph" w:customStyle="1" w:styleId="16">
    <w:name w:val="小标题（黑体）"/>
    <w:basedOn w:val="1"/>
    <w:next w:val="13"/>
    <w:uiPriority w:val="0"/>
    <w:rPr>
      <w:rFonts w:eastAsia="黑体"/>
      <w:sz w:val="30"/>
    </w:rPr>
  </w:style>
  <w:style w:type="paragraph" w:customStyle="1" w:styleId="17">
    <w:name w:val="小标题（宋体）"/>
    <w:basedOn w:val="1"/>
    <w:next w:val="13"/>
    <w:uiPriority w:val="0"/>
    <w:rPr>
      <w:sz w:val="30"/>
    </w:rPr>
  </w:style>
  <w:style w:type="paragraph" w:customStyle="1" w:styleId="18">
    <w:name w:val="传真眉首"/>
    <w:next w:val="13"/>
    <w:uiPriority w:val="0"/>
    <w:rPr>
      <w:rFonts w:ascii="Times New Roman" w:hAnsi="Times New Roman" w:eastAsia="仿宋_GB2312" w:cs="Times New Roman"/>
      <w:color w:val="FF0000"/>
      <w:kern w:val="2"/>
      <w:sz w:val="32"/>
      <w:szCs w:val="24"/>
      <w:lang w:val="en-US" w:eastAsia="zh-CN" w:bidi="ar-SA"/>
    </w:rPr>
  </w:style>
  <w:style w:type="paragraph" w:customStyle="1" w:styleId="19">
    <w:name w:val="小标题（仿宋）"/>
    <w:basedOn w:val="1"/>
    <w:next w:val="13"/>
    <w:qFormat/>
    <w:uiPriority w:val="0"/>
    <w:rPr>
      <w:rFonts w:eastAsia="仿宋_GB2312"/>
      <w:sz w:val="32"/>
    </w:rPr>
  </w:style>
  <w:style w:type="paragraph" w:customStyle="1" w:styleId="20">
    <w:name w:val="公文标题"/>
    <w:basedOn w:val="1"/>
    <w:next w:val="13"/>
    <w:uiPriority w:val="0"/>
    <w:rPr>
      <w:b/>
      <w:sz w:val="44"/>
    </w:rPr>
  </w:style>
  <w:style w:type="paragraph" w:customStyle="1" w:styleId="21">
    <w:name w:val="字号、主送"/>
    <w:basedOn w:val="1"/>
    <w:next w:val="13"/>
    <w:uiPriority w:val="0"/>
    <w:rPr>
      <w:rFonts w:eastAsia="仿宋_GB2312"/>
      <w:sz w:val="32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see\Desktop\20180402&#20851;&#20110;&#32452;&#32455;&#30003;&#25253;2018&#24180;&#31119;&#24030;&#24066;&#24037;&#19994;&#35774;&#35745;&#20013;&#24515;&#30340;&#36890;&#30693;\&#20851;&#20110;&#32452;&#32455;&#30003;&#25253;2018&#24180;&#31119;&#24030;&#24066;&#24037;&#19994;&#35774;&#35745;&#20013;&#24515;&#30340;&#36890;&#30693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关于组织申报2018年福州市工业设计中心的通知.doc</Template>
  <Pages>11</Pages>
  <Words>5115</Words>
  <Characters>5434</Characters>
  <Lines>22</Lines>
  <Paragraphs>6</Paragraphs>
  <ScaleCrop>false</ScaleCrop>
  <LinksUpToDate>false</LinksUpToDate>
  <CharactersWithSpaces>5493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2018-04-02T07:55:00Z</dcterms:created>
  <dc:creator>陈少华</dc:creator>
  <cp:lastModifiedBy>张继福</cp:lastModifiedBy>
  <dcterms:modified xsi:type="dcterms:W3CDTF">2018-01-06T07:18:57Z</dcterms:modified>
  <dc:title>开展2014年市级工业设计中心认定的通知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